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Leicester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Leicester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Leicester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Leicester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Leicester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Leicester East are estimated to have a score of 1-2 on the PGSI (low-risk gambling), whilst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58.9% </w:t>
      </w:r>
      <w:r w:rsidRPr="004747BF">
        <w:rPr>
          <w:rFonts w:ascii="Libre Franklin Light" w:eastAsia="Times New Roman" w:hAnsi="Libre Franklin Light" w:cs="Calibri Light"/>
        </w:rPr>
        <w:t xml:space="preserve">of those respondents classified as PGSI 8+ in Leicester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Leicester East is estimated to be </w:t>
      </w:r>
      <w:r w:rsidRPr="00773DF7">
        <w:rPr>
          <w:rFonts w:ascii="Libre Franklin Light" w:eastAsia="Times New Roman" w:hAnsi="Libre Franklin Light" w:cs="Calibri Light"/>
          <w:b/>
          <w:bCs/>
          <w:color w:val="C45911" w:themeColor="accent2" w:themeShade="BF"/>
        </w:rPr>
        <w:t xml:space="preserve">£4,163,384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Leicester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Leicester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icester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Leicester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icester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Leicester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icester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Leicester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Leicester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49.1%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Leicester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Leicester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Leicester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£4,163,384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Leicester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£67,815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£1,402,446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£100,466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£28,256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£51,803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£2,512,598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£4,163,384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Leicester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Leicester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Leicester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Leicester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Leicester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Leicester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D0291E7-251A-428B-B70F-F3F3BF1786C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